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71794" w14:textId="3551EBB0" w:rsidR="004D50D9" w:rsidRDefault="004D50D9" w:rsidP="004D50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7F7BCF" w:rsidRPr="007F7BCF">
        <w:rPr>
          <w:b/>
          <w:noProof/>
          <w:sz w:val="24"/>
        </w:rPr>
        <w:t>215807</w:t>
      </w:r>
    </w:p>
    <w:p w14:paraId="23506C7F" w14:textId="77777777" w:rsidR="004D50D9" w:rsidRDefault="004D50D9" w:rsidP="004D50D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11-15 October 2021</w:t>
      </w:r>
    </w:p>
    <w:p w14:paraId="5F5F14FC" w14:textId="43EF7C12" w:rsidR="00221914" w:rsidRDefault="00221914" w:rsidP="00221914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0E474FF4">
        <w:rPr>
          <w:b/>
          <w:bCs/>
          <w:noProof/>
          <w:sz w:val="24"/>
          <w:szCs w:val="24"/>
        </w:rPr>
        <w:t>3GPP TSG-CT WG3 Meeting #11</w:t>
      </w:r>
      <w:r>
        <w:rPr>
          <w:rFonts w:hint="eastAsia"/>
          <w:b/>
          <w:bCs/>
          <w:noProof/>
          <w:sz w:val="24"/>
          <w:szCs w:val="24"/>
          <w:lang w:eastAsia="zh-CN"/>
        </w:rPr>
        <w:t>8</w:t>
      </w:r>
      <w:r w:rsidRPr="0E474FF4">
        <w:rPr>
          <w:b/>
          <w:bCs/>
          <w:noProof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9675B4" w:rsidRPr="009675B4">
        <w:rPr>
          <w:b/>
          <w:bCs/>
          <w:noProof/>
          <w:sz w:val="24"/>
          <w:szCs w:val="24"/>
        </w:rPr>
        <w:t>C3-215031</w:t>
      </w:r>
    </w:p>
    <w:p w14:paraId="5DB4E103" w14:textId="77777777" w:rsidR="00221914" w:rsidRDefault="00221914" w:rsidP="002219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1C6820">
        <w:rPr>
          <w:rFonts w:hint="eastAsia"/>
          <w:b/>
          <w:noProof/>
          <w:sz w:val="24"/>
          <w:lang w:eastAsia="zh-CN"/>
        </w:rPr>
        <w:t xml:space="preserve"> </w:t>
      </w:r>
      <w:r w:rsidR="001C6820" w:rsidRPr="001C6820">
        <w:rPr>
          <w:rFonts w:hint="eastAsia"/>
          <w:b/>
          <w:noProof/>
          <w:sz w:val="24"/>
          <w:lang w:eastAsia="zh-CN"/>
        </w:rPr>
        <w:t>11</w:t>
      </w:r>
      <w:r w:rsidRPr="001C6820">
        <w:rPr>
          <w:b/>
          <w:noProof/>
          <w:sz w:val="24"/>
        </w:rPr>
        <w:t>-15</w:t>
      </w:r>
      <w:r>
        <w:rPr>
          <w:b/>
          <w:noProof/>
          <w:sz w:val="24"/>
        </w:rPr>
        <w:t xml:space="preserve"> October 2021</w:t>
      </w:r>
    </w:p>
    <w:p w14:paraId="7F290548" w14:textId="59673B90" w:rsidR="00221914" w:rsidRDefault="00FA6182" w:rsidP="00221914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TSG-CT WG4 Meeting #10</w:t>
      </w:r>
      <w:r>
        <w:rPr>
          <w:rFonts w:hint="eastAsia"/>
          <w:b/>
          <w:bCs/>
          <w:noProof/>
          <w:sz w:val="24"/>
          <w:szCs w:val="24"/>
          <w:lang w:eastAsia="zh-CN"/>
        </w:rPr>
        <w:t>6</w:t>
      </w:r>
      <w:r w:rsidR="00221914" w:rsidRPr="572D6468">
        <w:rPr>
          <w:b/>
          <w:bCs/>
          <w:noProof/>
          <w:sz w:val="24"/>
          <w:szCs w:val="24"/>
        </w:rPr>
        <w:t>-e</w:t>
      </w:r>
      <w:r w:rsidR="00221914">
        <w:tab/>
      </w:r>
      <w:r w:rsidR="00221914" w:rsidRPr="572D6468">
        <w:rPr>
          <w:b/>
          <w:bCs/>
          <w:noProof/>
          <w:sz w:val="24"/>
          <w:szCs w:val="24"/>
        </w:rPr>
        <w:t>C4-21</w:t>
      </w:r>
      <w:r w:rsidR="003B2478">
        <w:rPr>
          <w:b/>
          <w:bCs/>
          <w:noProof/>
          <w:sz w:val="24"/>
          <w:szCs w:val="24"/>
          <w:lang w:eastAsia="zh-CN"/>
        </w:rPr>
        <w:t>5088</w:t>
      </w:r>
    </w:p>
    <w:p w14:paraId="63BC8926" w14:textId="77777777" w:rsidR="00221914" w:rsidRDefault="00FA6182" w:rsidP="004D50D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11</w:t>
      </w:r>
      <w:r w:rsidR="00D64FAF">
        <w:rPr>
          <w:b/>
          <w:noProof/>
          <w:sz w:val="24"/>
        </w:rPr>
        <w:t>–</w:t>
      </w:r>
      <w:r>
        <w:rPr>
          <w:b/>
          <w:noProof/>
          <w:sz w:val="24"/>
        </w:rPr>
        <w:t>15 October 2021</w:t>
      </w:r>
    </w:p>
    <w:p w14:paraId="52E66985" w14:textId="77777777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6C6AF0A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DA00320" w14:textId="77777777"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AB300A">
        <w:rPr>
          <w:rFonts w:ascii="Arial" w:hAnsi="Arial" w:hint="eastAsia"/>
          <w:b/>
          <w:lang w:val="en-US" w:eastAsia="zh-CN"/>
        </w:rPr>
        <w:t xml:space="preserve">, vivo, </w:t>
      </w:r>
      <w:r w:rsidR="00AB300A">
        <w:rPr>
          <w:rFonts w:ascii="Arial" w:hAnsi="Arial"/>
          <w:b/>
          <w:lang w:val="en-US" w:eastAsia="zh-CN"/>
        </w:rPr>
        <w:t>Huawei</w:t>
      </w:r>
      <w:r w:rsidR="00AB300A">
        <w:rPr>
          <w:rFonts w:ascii="Arial" w:hAnsi="Arial" w:hint="eastAsia"/>
          <w:b/>
          <w:lang w:val="en-US" w:eastAsia="zh-CN"/>
        </w:rPr>
        <w:t xml:space="preserve">, </w:t>
      </w:r>
      <w:r w:rsidR="00AB300A">
        <w:rPr>
          <w:rFonts w:ascii="Arial" w:hAnsi="Arial"/>
          <w:b/>
          <w:lang w:val="en-US" w:eastAsia="zh-CN"/>
        </w:rPr>
        <w:t>HiSilicon</w:t>
      </w:r>
    </w:p>
    <w:p w14:paraId="5EA4BA3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148FB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14:paraId="7088B6C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7D8F896" w14:textId="49B24BBA" w:rsidR="00AE25BF" w:rsidRPr="0083353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D78F9" w:rsidRPr="00833533">
        <w:rPr>
          <w:rFonts w:ascii="Arial" w:hAnsi="Arial" w:hint="eastAsia"/>
          <w:b/>
          <w:lang w:eastAsia="zh-CN"/>
        </w:rPr>
        <w:t>5</w:t>
      </w:r>
    </w:p>
    <w:p w14:paraId="69C57BE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82FAFA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387265DF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14:paraId="17BAEB70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14:paraId="78E6EFD7" w14:textId="77777777"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177591" w:rsidRPr="00177591">
        <w:rPr>
          <w:rFonts w:hint="eastAsia"/>
        </w:rPr>
        <w:t>TBD</w:t>
      </w:r>
    </w:p>
    <w:p w14:paraId="4E8C083C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14:paraId="6D24CCD2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14:paraId="3D2A9B0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7D28B20" w14:textId="77777777" w:rsidR="004260A5" w:rsidRPr="0083353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3353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3027C3" w14:textId="77777777" w:rsidR="004260A5" w:rsidRPr="00833533" w:rsidRDefault="004260A5" w:rsidP="004A40BE">
            <w:pPr>
              <w:pStyle w:val="TAH"/>
            </w:pPr>
            <w:r w:rsidRPr="0083353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723537" w14:textId="77777777" w:rsidR="004260A5" w:rsidRPr="00833533" w:rsidRDefault="004260A5" w:rsidP="004A40BE">
            <w:pPr>
              <w:pStyle w:val="TAH"/>
            </w:pPr>
            <w:r w:rsidRPr="0083353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D703C7E" w14:textId="77777777" w:rsidR="004260A5" w:rsidRPr="00833533" w:rsidRDefault="004260A5" w:rsidP="004A40BE">
            <w:pPr>
              <w:pStyle w:val="TAH"/>
            </w:pPr>
            <w:r w:rsidRPr="0083353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CDB2D8" w14:textId="77777777" w:rsidR="004260A5" w:rsidRPr="00833533" w:rsidRDefault="004260A5" w:rsidP="004A40BE">
            <w:pPr>
              <w:pStyle w:val="TAH"/>
            </w:pPr>
            <w:r w:rsidRPr="0083353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52F916" w14:textId="77777777" w:rsidR="004260A5" w:rsidRPr="00833533" w:rsidRDefault="004260A5" w:rsidP="00BF7C9D">
            <w:pPr>
              <w:pStyle w:val="TAH"/>
            </w:pPr>
            <w:r w:rsidRPr="00833533">
              <w:t>Others</w:t>
            </w:r>
            <w:r w:rsidR="00BF7C9D" w:rsidRPr="00833533">
              <w:t xml:space="preserve"> (specify)</w:t>
            </w:r>
          </w:p>
        </w:tc>
      </w:tr>
      <w:tr w:rsidR="004260A5" w:rsidRPr="006A2881" w14:paraId="4972769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8B4EAA" w14:textId="77777777" w:rsidR="004260A5" w:rsidRPr="0083353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3353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9559CC9" w14:textId="77777777" w:rsidR="004260A5" w:rsidRPr="0083353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6C9A5E" w14:textId="77777777" w:rsidR="004260A5" w:rsidRPr="00833533" w:rsidRDefault="00C12023" w:rsidP="004A40BE">
            <w:pPr>
              <w:pStyle w:val="TAC"/>
            </w:pPr>
            <w:r w:rsidRPr="0083353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56AEFB4" w14:textId="77777777" w:rsidR="004260A5" w:rsidRPr="0083353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27A8110" w14:textId="77777777" w:rsidR="004260A5" w:rsidRPr="00833533" w:rsidRDefault="00C12023" w:rsidP="004A40BE">
            <w:pPr>
              <w:pStyle w:val="TAC"/>
            </w:pPr>
            <w:r w:rsidRPr="0083353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0B63740" w14:textId="77777777" w:rsidR="004260A5" w:rsidRPr="00833533" w:rsidRDefault="004260A5" w:rsidP="004A40BE">
            <w:pPr>
              <w:pStyle w:val="TAC"/>
            </w:pPr>
          </w:p>
        </w:tc>
      </w:tr>
      <w:tr w:rsidR="004260A5" w:rsidRPr="006A2881" w14:paraId="76C6754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3BEDEC" w14:textId="77777777" w:rsidR="004260A5" w:rsidRPr="0083353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3353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1234EA0" w14:textId="77777777" w:rsidR="004260A5" w:rsidRPr="0083353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8C2C70" w14:textId="77777777" w:rsidR="004260A5" w:rsidRPr="0083353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919622" w14:textId="77777777" w:rsidR="004260A5" w:rsidRPr="00833533" w:rsidRDefault="00C12023" w:rsidP="004A40BE">
            <w:pPr>
              <w:pStyle w:val="TAC"/>
            </w:pPr>
            <w:r w:rsidRPr="00833533">
              <w:t>X</w:t>
            </w:r>
          </w:p>
        </w:tc>
        <w:tc>
          <w:tcPr>
            <w:tcW w:w="0" w:type="auto"/>
          </w:tcPr>
          <w:p w14:paraId="4A398133" w14:textId="77777777" w:rsidR="004260A5" w:rsidRPr="0083353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B1E5C45" w14:textId="77777777" w:rsidR="004260A5" w:rsidRPr="00833533" w:rsidRDefault="004260A5" w:rsidP="004A40BE">
            <w:pPr>
              <w:pStyle w:val="TAC"/>
            </w:pPr>
          </w:p>
        </w:tc>
      </w:tr>
      <w:tr w:rsidR="004260A5" w:rsidRPr="006A2881" w14:paraId="2BA8930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8DA65E" w14:textId="77777777" w:rsidR="004260A5" w:rsidRPr="0083353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3353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33436F1" w14:textId="77777777" w:rsidR="004260A5" w:rsidRPr="00833533" w:rsidRDefault="00C12023" w:rsidP="004A40BE">
            <w:pPr>
              <w:pStyle w:val="TAC"/>
            </w:pPr>
            <w:r w:rsidRPr="00833533">
              <w:t>X</w:t>
            </w:r>
          </w:p>
        </w:tc>
        <w:tc>
          <w:tcPr>
            <w:tcW w:w="0" w:type="auto"/>
          </w:tcPr>
          <w:p w14:paraId="352CB0BD" w14:textId="77777777" w:rsidR="004260A5" w:rsidRPr="0083353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851FCD" w14:textId="77777777" w:rsidR="004260A5" w:rsidRPr="0083353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421A67C" w14:textId="77777777" w:rsidR="004260A5" w:rsidRPr="0083353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9FCA090" w14:textId="77777777" w:rsidR="004260A5" w:rsidRPr="00833533" w:rsidRDefault="00DA7B05" w:rsidP="004A40BE">
            <w:pPr>
              <w:pStyle w:val="TAC"/>
            </w:pPr>
            <w:r w:rsidRPr="00833533">
              <w:t>X</w:t>
            </w:r>
          </w:p>
        </w:tc>
      </w:tr>
    </w:tbl>
    <w:p w14:paraId="7D1D176E" w14:textId="77777777" w:rsidR="008A76FD" w:rsidRDefault="008A76FD" w:rsidP="001C5C86">
      <w:pPr>
        <w:ind w:right="-99"/>
        <w:rPr>
          <w:b/>
        </w:rPr>
      </w:pPr>
    </w:p>
    <w:p w14:paraId="6018D763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40BD7B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A2881" w14:paraId="17E90481" w14:textId="77777777" w:rsidTr="006B4280">
        <w:tc>
          <w:tcPr>
            <w:tcW w:w="675" w:type="dxa"/>
          </w:tcPr>
          <w:p w14:paraId="455E7C44" w14:textId="77777777" w:rsidR="004876B9" w:rsidRPr="0083353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4D203CF" w14:textId="77777777" w:rsidR="004876B9" w:rsidRPr="0083353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833533">
              <w:rPr>
                <w:color w:val="4F81BD"/>
                <w:sz w:val="20"/>
              </w:rPr>
              <w:t>Feature</w:t>
            </w:r>
          </w:p>
        </w:tc>
      </w:tr>
      <w:tr w:rsidR="004876B9" w:rsidRPr="006A2881" w14:paraId="0CB850EF" w14:textId="77777777" w:rsidTr="004260A5">
        <w:tc>
          <w:tcPr>
            <w:tcW w:w="675" w:type="dxa"/>
          </w:tcPr>
          <w:p w14:paraId="615E7658" w14:textId="77777777" w:rsidR="004876B9" w:rsidRPr="00833533" w:rsidRDefault="00DA7B05" w:rsidP="00A10539">
            <w:pPr>
              <w:pStyle w:val="TAC"/>
            </w:pPr>
            <w:r w:rsidRPr="00833533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EEF19F" w14:textId="77777777" w:rsidR="004876B9" w:rsidRPr="00833533" w:rsidRDefault="004876B9" w:rsidP="004260A5">
            <w:pPr>
              <w:pStyle w:val="TAH"/>
              <w:ind w:right="-99"/>
              <w:jc w:val="left"/>
            </w:pPr>
            <w:r w:rsidRPr="00833533">
              <w:t>Building Block</w:t>
            </w:r>
          </w:p>
        </w:tc>
      </w:tr>
      <w:tr w:rsidR="004876B9" w:rsidRPr="006A2881" w14:paraId="4D9876EC" w14:textId="77777777" w:rsidTr="004260A5">
        <w:tc>
          <w:tcPr>
            <w:tcW w:w="675" w:type="dxa"/>
          </w:tcPr>
          <w:p w14:paraId="16059128" w14:textId="77777777" w:rsidR="004876B9" w:rsidRPr="0083353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E9E6513" w14:textId="77777777" w:rsidR="004876B9" w:rsidRPr="0083353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3353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A2881" w14:paraId="40443C43" w14:textId="77777777" w:rsidTr="001759A7">
        <w:tc>
          <w:tcPr>
            <w:tcW w:w="675" w:type="dxa"/>
          </w:tcPr>
          <w:p w14:paraId="6D1720A9" w14:textId="77777777" w:rsidR="00BF7C9D" w:rsidRPr="00833533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4CE6F0" w14:textId="77777777" w:rsidR="00BF7C9D" w:rsidRPr="00833533" w:rsidRDefault="00BF7C9D" w:rsidP="001759A7">
            <w:pPr>
              <w:pStyle w:val="TAH"/>
              <w:ind w:right="-99"/>
              <w:jc w:val="left"/>
            </w:pPr>
            <w:r w:rsidRPr="00833533">
              <w:rPr>
                <w:color w:val="4F81BD"/>
                <w:sz w:val="20"/>
              </w:rPr>
              <w:t>Study Item</w:t>
            </w:r>
          </w:p>
        </w:tc>
      </w:tr>
    </w:tbl>
    <w:p w14:paraId="14C89D3A" w14:textId="77777777" w:rsidR="004876B9" w:rsidRDefault="004876B9" w:rsidP="001C5C86">
      <w:pPr>
        <w:ind w:right="-99"/>
        <w:rPr>
          <w:b/>
        </w:rPr>
      </w:pPr>
    </w:p>
    <w:p w14:paraId="6F44671A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6A2881" w14:paraId="233B5933" w14:textId="77777777" w:rsidTr="009A6092">
        <w:tc>
          <w:tcPr>
            <w:tcW w:w="10314" w:type="dxa"/>
            <w:gridSpan w:val="4"/>
            <w:shd w:val="clear" w:color="auto" w:fill="E0E0E0"/>
          </w:tcPr>
          <w:p w14:paraId="2E3430A8" w14:textId="77777777" w:rsidR="008835FC" w:rsidRPr="00833533" w:rsidRDefault="008835FC" w:rsidP="00495840">
            <w:pPr>
              <w:pStyle w:val="TAH"/>
              <w:ind w:right="-99"/>
              <w:jc w:val="left"/>
            </w:pPr>
            <w:r w:rsidRPr="00833533">
              <w:t xml:space="preserve">Parent Work / Study Items </w:t>
            </w:r>
          </w:p>
        </w:tc>
      </w:tr>
      <w:tr w:rsidR="008835FC" w:rsidRPr="006A2881" w14:paraId="13174682" w14:textId="77777777" w:rsidTr="009A6092">
        <w:tc>
          <w:tcPr>
            <w:tcW w:w="1101" w:type="dxa"/>
            <w:shd w:val="clear" w:color="auto" w:fill="E0E0E0"/>
          </w:tcPr>
          <w:p w14:paraId="36D9CDE6" w14:textId="77777777" w:rsidR="008835FC" w:rsidRPr="00833533" w:rsidDel="00C02DF6" w:rsidRDefault="008835FC" w:rsidP="001C5C86">
            <w:pPr>
              <w:pStyle w:val="TAH"/>
              <w:ind w:right="-99"/>
              <w:jc w:val="left"/>
            </w:pPr>
            <w:r w:rsidRPr="0083353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BCB842" w14:textId="77777777" w:rsidR="008835FC" w:rsidRPr="00833533" w:rsidDel="00C02DF6" w:rsidRDefault="008835FC" w:rsidP="001C5C86">
            <w:pPr>
              <w:pStyle w:val="TAH"/>
              <w:ind w:right="-99"/>
              <w:jc w:val="left"/>
            </w:pPr>
            <w:r w:rsidRPr="0083353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F5B5A9" w14:textId="77777777" w:rsidR="008835FC" w:rsidRPr="00833533" w:rsidRDefault="008835FC" w:rsidP="001C5C86">
            <w:pPr>
              <w:pStyle w:val="TAH"/>
              <w:ind w:right="-99"/>
              <w:jc w:val="left"/>
            </w:pPr>
            <w:r w:rsidRPr="0083353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346EDA2" w14:textId="77777777" w:rsidR="008835FC" w:rsidRPr="00833533" w:rsidRDefault="008835FC" w:rsidP="001C5C86">
            <w:pPr>
              <w:pStyle w:val="TAH"/>
              <w:ind w:right="-99"/>
              <w:jc w:val="left"/>
            </w:pPr>
            <w:r w:rsidRPr="00833533">
              <w:t>Title (as in 3GPP Work Plan)</w:t>
            </w:r>
          </w:p>
        </w:tc>
      </w:tr>
      <w:tr w:rsidR="008835FC" w:rsidRPr="006A2881" w14:paraId="1BD70ADF" w14:textId="77777777" w:rsidTr="009A6092">
        <w:tc>
          <w:tcPr>
            <w:tcW w:w="1101" w:type="dxa"/>
          </w:tcPr>
          <w:p w14:paraId="7EF896DB" w14:textId="77777777" w:rsidR="008835FC" w:rsidRPr="00833533" w:rsidRDefault="00DA7B05" w:rsidP="00A10539">
            <w:pPr>
              <w:pStyle w:val="TAL"/>
            </w:pPr>
            <w:r w:rsidRPr="00833533">
              <w:rPr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14:paraId="21C04127" w14:textId="77777777" w:rsidR="008835FC" w:rsidRPr="00833533" w:rsidRDefault="00DA7B05" w:rsidP="00A10539">
            <w:pPr>
              <w:pStyle w:val="TAL"/>
              <w:rPr>
                <w:lang w:eastAsia="zh-CN"/>
              </w:rPr>
            </w:pPr>
            <w:r w:rsidRPr="00833533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679036BA" w14:textId="77777777" w:rsidR="008835FC" w:rsidRPr="00833533" w:rsidRDefault="00D11D75" w:rsidP="00A10539">
            <w:pPr>
              <w:pStyle w:val="TAL"/>
              <w:rPr>
                <w:lang w:eastAsia="zh-CN"/>
              </w:rPr>
            </w:pPr>
            <w:r w:rsidRPr="00833533">
              <w:rPr>
                <w:rFonts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14:paraId="22907B4D" w14:textId="77777777" w:rsidR="008835FC" w:rsidRPr="00251D80" w:rsidRDefault="00D11D75" w:rsidP="00982CD6">
            <w:pPr>
              <w:pStyle w:val="tah0"/>
            </w:pPr>
            <w:r w:rsidRPr="00833533">
              <w:rPr>
                <w:rFonts w:ascii="Arial" w:eastAsia="等线" w:hAnsi="Arial"/>
                <w:sz w:val="18"/>
                <w:szCs w:val="20"/>
                <w:lang w:val="fr-FR"/>
              </w:rPr>
              <w:t>Architecture Enhancement for NR Reduced Capability Devices</w:t>
            </w:r>
          </w:p>
        </w:tc>
      </w:tr>
    </w:tbl>
    <w:p w14:paraId="23C8D4F2" w14:textId="77777777" w:rsidR="004876B9" w:rsidRDefault="004876B9" w:rsidP="001C5C86">
      <w:pPr>
        <w:ind w:right="-99"/>
        <w:rPr>
          <w:b/>
        </w:rPr>
      </w:pPr>
    </w:p>
    <w:p w14:paraId="6A9E09C6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A2881" w14:paraId="66E32D65" w14:textId="77777777" w:rsidTr="00922FCB">
        <w:tc>
          <w:tcPr>
            <w:tcW w:w="11808" w:type="dxa"/>
            <w:gridSpan w:val="4"/>
            <w:shd w:val="clear" w:color="auto" w:fill="E0E0E0"/>
          </w:tcPr>
          <w:p w14:paraId="4BE9E42B" w14:textId="77777777" w:rsidR="008835FC" w:rsidRPr="00833533" w:rsidRDefault="008835FC" w:rsidP="001C5C86">
            <w:pPr>
              <w:pStyle w:val="TAH"/>
              <w:ind w:right="-99"/>
              <w:jc w:val="left"/>
            </w:pPr>
            <w:r w:rsidRPr="00833533">
              <w:t>Other related Work Items (if any)</w:t>
            </w:r>
          </w:p>
        </w:tc>
      </w:tr>
      <w:tr w:rsidR="008835FC" w:rsidRPr="006A2881" w14:paraId="0C05F2AC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4516B7C" w14:textId="77777777" w:rsidR="008835FC" w:rsidRPr="00833533" w:rsidRDefault="008835FC" w:rsidP="008835FC">
            <w:pPr>
              <w:pStyle w:val="TAH"/>
              <w:ind w:right="-99"/>
              <w:jc w:val="left"/>
            </w:pPr>
            <w:r w:rsidRPr="0083353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2954E30" w14:textId="77777777" w:rsidR="008835FC" w:rsidRPr="00833533" w:rsidRDefault="008835FC" w:rsidP="008835FC">
            <w:pPr>
              <w:pStyle w:val="TAH"/>
              <w:ind w:right="-99"/>
              <w:jc w:val="left"/>
            </w:pPr>
            <w:r w:rsidRPr="00833533">
              <w:t>Title</w:t>
            </w:r>
          </w:p>
        </w:tc>
        <w:tc>
          <w:tcPr>
            <w:tcW w:w="3685" w:type="dxa"/>
            <w:shd w:val="clear" w:color="auto" w:fill="E0E0E0"/>
          </w:tcPr>
          <w:p w14:paraId="24E54E9F" w14:textId="77777777" w:rsidR="008835FC" w:rsidRPr="00833533" w:rsidRDefault="008835FC" w:rsidP="008835FC">
            <w:pPr>
              <w:pStyle w:val="TAH"/>
              <w:ind w:right="-99"/>
              <w:jc w:val="left"/>
            </w:pPr>
            <w:r w:rsidRPr="00833533">
              <w:t>Nature of relationship</w:t>
            </w:r>
          </w:p>
        </w:tc>
      </w:tr>
      <w:tr w:rsidR="008835FC" w:rsidRPr="006A2881" w14:paraId="32F21408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5B3B59D8" w14:textId="77777777" w:rsidR="008835FC" w:rsidRPr="00833533" w:rsidRDefault="00EA6629" w:rsidP="008835FC">
            <w:pPr>
              <w:pStyle w:val="TAL"/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14:paraId="0EF29780" w14:textId="77777777" w:rsidR="008835FC" w:rsidRPr="00833533" w:rsidRDefault="00EA6629" w:rsidP="008835FC">
            <w:pPr>
              <w:pStyle w:val="TAL"/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685" w:type="dxa"/>
          </w:tcPr>
          <w:p w14:paraId="0BAACFC9" w14:textId="77777777"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14:paraId="0BF751B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A06DF61" w14:textId="77777777"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required </w:t>
      </w:r>
      <w:r w:rsidR="0016098A">
        <w:rPr>
          <w:rFonts w:hint="eastAsia"/>
          <w:iCs/>
          <w:lang w:val="fr-FR" w:eastAsia="zh-CN"/>
        </w:rPr>
        <w:t>s</w:t>
      </w:r>
      <w:r w:rsidR="0016098A">
        <w:rPr>
          <w:iCs/>
        </w:rPr>
        <w:t>tage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r w:rsidR="0016098A" w:rsidRPr="00DF20F5">
        <w:rPr>
          <w:iCs/>
        </w:rPr>
        <w:t>RedCap</w:t>
      </w:r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14:paraId="64B4566A" w14:textId="77777777"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14:paraId="756419F7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1C45036E" w14:textId="77777777"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14:paraId="1EA15F9D" w14:textId="77777777"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2FDDDCE8" w14:textId="77777777"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7F2799" w:rsidRPr="00816364">
        <w:rPr>
          <w:rFonts w:eastAsia="宋体"/>
          <w:lang w:eastAsia="zh-CN"/>
        </w:rPr>
        <w:t>RedCap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14:paraId="6D708612" w14:textId="77777777"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Potential e</w:t>
      </w:r>
      <w:r w:rsidR="00582B44">
        <w:t xml:space="preserve">nhancement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582B44" w:rsidRPr="00816364">
        <w:rPr>
          <w:rFonts w:eastAsia="宋体"/>
          <w:lang w:eastAsia="zh-CN"/>
        </w:rPr>
        <w:t>RedCap</w:t>
      </w:r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14:paraId="10D45FEC" w14:textId="77777777"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r w:rsidR="004C5717">
        <w:rPr>
          <w:rFonts w:hint="eastAsia"/>
          <w:lang w:eastAsia="zh-CN"/>
        </w:rPr>
        <w:t>eDRX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14:paraId="3E708C1E" w14:textId="77777777"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CT3</w:t>
      </w:r>
    </w:p>
    <w:p w14:paraId="7EBC3B41" w14:textId="77777777" w:rsidR="007F2799" w:rsidRPr="00BA2104" w:rsidRDefault="00100B49" w:rsidP="007F2799">
      <w:pPr>
        <w:pStyle w:val="B1"/>
        <w:rPr>
          <w:lang w:eastAsia="zh-CN"/>
        </w:rPr>
      </w:pPr>
      <w:r w:rsidRPr="00100B49">
        <w:rPr>
          <w:rFonts w:hint="eastAsia"/>
          <w:lang w:eastAsia="zh-CN"/>
        </w:rPr>
        <w:t xml:space="preserve">Potential </w:t>
      </w:r>
      <w:r w:rsidR="00F253E6">
        <w:rPr>
          <w:rFonts w:hint="eastAsia"/>
          <w:lang w:eastAsia="zh-CN"/>
        </w:rPr>
        <w:t>update of</w:t>
      </w:r>
      <w:r w:rsidR="00F253E6">
        <w:t xml:space="preserve"> </w:t>
      </w:r>
      <w:r w:rsidR="0016098A">
        <w:rPr>
          <w:rFonts w:hint="eastAsia"/>
          <w:lang w:eastAsia="zh-CN"/>
        </w:rPr>
        <w:t xml:space="preserve">PCF </w:t>
      </w:r>
      <w:r w:rsidR="00C67751">
        <w:rPr>
          <w:rFonts w:hint="eastAsia"/>
          <w:lang w:eastAsia="zh-CN"/>
        </w:rPr>
        <w:t>s</w:t>
      </w:r>
      <w:r w:rsidR="008351DC">
        <w:t>ervice</w:t>
      </w:r>
      <w:r w:rsidR="0016098A">
        <w:rPr>
          <w:rFonts w:hint="eastAsia"/>
          <w:lang w:eastAsia="zh-CN"/>
        </w:rPr>
        <w:t>s</w:t>
      </w:r>
      <w:r w:rsidR="00F253E6">
        <w:rPr>
          <w:rFonts w:hint="eastAsia"/>
          <w:lang w:eastAsia="zh-CN"/>
        </w:rPr>
        <w:t xml:space="preserve"> to </w:t>
      </w:r>
      <w:r w:rsidR="00F253E6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F253E6" w:rsidRPr="00816364">
        <w:rPr>
          <w:rFonts w:eastAsia="宋体"/>
          <w:lang w:eastAsia="zh-CN"/>
        </w:rPr>
        <w:t>RedCap</w:t>
      </w:r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F253E6" w:rsidRPr="00816364">
        <w:rPr>
          <w:rFonts w:eastAsia="宋体"/>
          <w:lang w:eastAsia="zh-CN"/>
        </w:rPr>
        <w:t>evices</w:t>
      </w:r>
      <w:r w:rsidR="0016098A">
        <w:rPr>
          <w:rFonts w:eastAsia="宋体" w:hint="eastAsia"/>
          <w:lang w:eastAsia="zh-CN"/>
        </w:rPr>
        <w:t>.</w:t>
      </w:r>
    </w:p>
    <w:p w14:paraId="163A1D15" w14:textId="77777777"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14:paraId="4E7A7AD5" w14:textId="77777777"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t xml:space="preserve">Update 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proofErr w:type="gramStart"/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>ased</w:t>
      </w:r>
      <w:proofErr w:type="gramEnd"/>
      <w:r w:rsidR="00640FDA">
        <w:t xml:space="preserve">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>NR RedCap</w:t>
      </w:r>
      <w:r w:rsidR="00AA683C">
        <w:rPr>
          <w:rFonts w:hint="eastAsia"/>
          <w:lang w:eastAsia="zh-CN"/>
        </w:rPr>
        <w:t>.</w:t>
      </w:r>
    </w:p>
    <w:p w14:paraId="4BC70CCD" w14:textId="77777777" w:rsidR="007F2799" w:rsidRPr="00100B49" w:rsidRDefault="00F253E6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t xml:space="preserve">Potential </w:t>
      </w:r>
      <w:r>
        <w:rPr>
          <w:rFonts w:hint="eastAsia"/>
          <w:lang w:eastAsia="zh-CN"/>
        </w:rPr>
        <w:t>update of</w:t>
      </w:r>
      <w:r w:rsidR="00E321C4" w:rsidRPr="00100B49">
        <w:rPr>
          <w:rFonts w:hint="eastAsia"/>
        </w:rPr>
        <w:t xml:space="preserve"> SMS </w:t>
      </w:r>
      <w:r w:rsidR="00640FDA">
        <w:rPr>
          <w:rFonts w:hint="eastAsia"/>
          <w:lang w:eastAsia="zh-CN"/>
        </w:rPr>
        <w:t>s</w:t>
      </w:r>
      <w:r w:rsidR="00E321C4" w:rsidRPr="00100B49">
        <w:t>ervice</w:t>
      </w:r>
      <w:r w:rsidR="00C67751">
        <w:rPr>
          <w:rFonts w:hint="eastAsia"/>
        </w:rPr>
        <w:t xml:space="preserve"> and SM </w:t>
      </w:r>
      <w:r w:rsidR="00640FDA">
        <w:rPr>
          <w:rFonts w:hint="eastAsia"/>
          <w:lang w:eastAsia="zh-CN"/>
        </w:rPr>
        <w:t>s</w:t>
      </w:r>
      <w:r w:rsidR="0061327A" w:rsidRPr="00100B49">
        <w:rPr>
          <w:rFonts w:hint="eastAsia"/>
        </w:rPr>
        <w:t>ervice</w:t>
      </w:r>
      <w:r w:rsidR="00E321C4" w:rsidRPr="00100B49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to </w:t>
      </w:r>
      <w:r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Pr="00816364">
        <w:rPr>
          <w:rFonts w:eastAsia="宋体"/>
          <w:lang w:eastAsia="zh-CN"/>
        </w:rPr>
        <w:t>RedCap</w:t>
      </w:r>
      <w:r w:rsidR="005D68BA">
        <w:rPr>
          <w:rFonts w:eastAsia="宋体"/>
          <w:lang w:eastAsia="zh-CN"/>
        </w:rPr>
        <w:t xml:space="preserve"> </w:t>
      </w:r>
      <w:r w:rsidR="005D68BA">
        <w:rPr>
          <w:rFonts w:eastAsia="宋体" w:hint="eastAsia"/>
          <w:lang w:eastAsia="zh-CN"/>
        </w:rPr>
        <w:t>d</w:t>
      </w:r>
      <w:r w:rsidRPr="00816364">
        <w:rPr>
          <w:rFonts w:eastAsia="宋体"/>
          <w:lang w:eastAsia="zh-CN"/>
        </w:rPr>
        <w:t>evices</w:t>
      </w:r>
      <w:r w:rsidR="00E321C4" w:rsidRPr="00100B49">
        <w:rPr>
          <w:rFonts w:hint="eastAsia"/>
        </w:rPr>
        <w:t>.</w:t>
      </w:r>
    </w:p>
    <w:p w14:paraId="2E4302FE" w14:textId="77777777" w:rsidR="000776AB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r w:rsidR="00640FDA">
        <w:t xml:space="preserve">Namf_Communication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 </w:t>
      </w:r>
      <w:r w:rsidR="000776AB">
        <w:t>deliver</w:t>
      </w:r>
      <w:r w:rsidR="000776AB">
        <w:rPr>
          <w:rFonts w:hint="eastAsia"/>
        </w:rPr>
        <w:t xml:space="preserve"> a </w:t>
      </w:r>
      <w:r w:rsidR="00640FDA">
        <w:t xml:space="preserve">NR RedCap </w:t>
      </w:r>
      <w:r w:rsidR="00640FDA">
        <w:rPr>
          <w:rFonts w:hint="eastAsia"/>
          <w:lang w:eastAsia="zh-CN"/>
        </w:rPr>
        <w:t>i</w:t>
      </w:r>
      <w:r w:rsidR="000776AB" w:rsidRPr="000776AB">
        <w:t>ndication</w:t>
      </w:r>
      <w:r w:rsidR="000776AB">
        <w:rPr>
          <w:rFonts w:hint="eastAsia"/>
        </w:rPr>
        <w:t xml:space="preserve"> </w:t>
      </w:r>
      <w:r w:rsidR="00236C8F">
        <w:rPr>
          <w:rFonts w:hint="eastAsia"/>
          <w:lang w:eastAsia="zh-CN"/>
        </w:rPr>
        <w:t xml:space="preserve">between </w:t>
      </w:r>
      <w:r w:rsidR="000776AB">
        <w:rPr>
          <w:rFonts w:hint="eastAsia"/>
          <w:lang w:eastAsia="zh-CN"/>
        </w:rPr>
        <w:t>AMF</w:t>
      </w:r>
      <w:r w:rsidR="00236C8F">
        <w:rPr>
          <w:rFonts w:hint="eastAsia"/>
          <w:lang w:eastAsia="zh-CN"/>
        </w:rPr>
        <w:t>s</w:t>
      </w:r>
      <w:r w:rsidR="000776AB">
        <w:rPr>
          <w:rFonts w:hint="eastAsia"/>
        </w:rPr>
        <w:t>.</w:t>
      </w:r>
    </w:p>
    <w:p w14:paraId="5BD6A10A" w14:textId="77777777" w:rsidR="00F41A27" w:rsidRPr="00251D80" w:rsidRDefault="00F41A27" w:rsidP="006146D2">
      <w:pPr>
        <w:rPr>
          <w:i/>
        </w:rPr>
      </w:pPr>
    </w:p>
    <w:p w14:paraId="53ECE382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14:paraId="6A433FD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0DB20" w14:textId="77777777" w:rsidR="00B2743D" w:rsidRPr="0083353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33533">
              <w:rPr>
                <w:b/>
                <w:sz w:val="16"/>
                <w:szCs w:val="16"/>
              </w:rPr>
              <w:t xml:space="preserve">New specifications </w:t>
            </w:r>
            <w:r w:rsidRPr="0083353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14:paraId="2A72E08E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F5773F" w14:textId="77777777" w:rsidR="00FF3F0C" w:rsidRPr="0083353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83353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EC78B0" w14:textId="77777777" w:rsidR="00FF3F0C" w:rsidRPr="00833533" w:rsidRDefault="00B567D1" w:rsidP="00B567D1">
            <w:pPr>
              <w:spacing w:after="0"/>
              <w:ind w:right="-99"/>
            </w:pPr>
            <w:r w:rsidRPr="0083353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1DED8BF" w14:textId="77777777" w:rsidR="00FF3F0C" w:rsidRPr="0083353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353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2DE4F0" w14:textId="77777777" w:rsidR="00FF3F0C" w:rsidRPr="0083353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353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33533">
              <w:rPr>
                <w:rFonts w:ascii="Arial" w:hAnsi="Arial"/>
                <w:sz w:val="16"/>
                <w:szCs w:val="16"/>
              </w:rPr>
              <w:br/>
            </w:r>
            <w:r w:rsidRPr="00833533">
              <w:rPr>
                <w:rFonts w:ascii="Arial" w:hAnsi="Arial"/>
                <w:sz w:val="16"/>
                <w:szCs w:val="16"/>
              </w:rPr>
              <w:lastRenderedPageBreak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B4A4F3" w14:textId="77777777" w:rsidR="00FF3F0C" w:rsidRPr="0083353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3533">
              <w:rPr>
                <w:rFonts w:ascii="Arial" w:hAnsi="Arial"/>
                <w:sz w:val="16"/>
                <w:szCs w:val="16"/>
              </w:rPr>
              <w:lastRenderedPageBreak/>
              <w:t xml:space="preserve">For approval </w:t>
            </w:r>
            <w:r w:rsidRPr="00833533">
              <w:rPr>
                <w:rFonts w:ascii="Arial" w:hAnsi="Arial"/>
                <w:sz w:val="16"/>
                <w:szCs w:val="16"/>
              </w:rPr>
              <w:lastRenderedPageBreak/>
              <w:t>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28EF58" w14:textId="77777777" w:rsidR="00FF3F0C" w:rsidRPr="0083353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3533">
              <w:rPr>
                <w:rFonts w:ascii="Arial" w:hAnsi="Arial"/>
                <w:sz w:val="16"/>
                <w:szCs w:val="16"/>
              </w:rPr>
              <w:lastRenderedPageBreak/>
              <w:t>R</w:t>
            </w:r>
            <w:r w:rsidR="00011074" w:rsidRPr="0083353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6A2881" w14:paraId="7F0FF18A" w14:textId="77777777" w:rsidTr="00072A56">
        <w:tc>
          <w:tcPr>
            <w:tcW w:w="1617" w:type="dxa"/>
          </w:tcPr>
          <w:p w14:paraId="141D7C68" w14:textId="77777777" w:rsidR="00FF3F0C" w:rsidRPr="00833533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A3A6CEF" w14:textId="77777777" w:rsidR="00BB5EBF" w:rsidRPr="00833533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E71EDC8" w14:textId="77777777" w:rsidR="00FF3F0C" w:rsidRPr="00833533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3BBED25" w14:textId="77777777" w:rsidR="00FF3F0C" w:rsidRPr="00833533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B8575F7" w14:textId="77777777" w:rsidR="00FF3F0C" w:rsidRPr="00833533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A0B502F" w14:textId="77777777" w:rsidR="00FF3F0C" w:rsidRPr="00833533" w:rsidRDefault="00FF3F0C" w:rsidP="009B493F">
            <w:pPr>
              <w:spacing w:after="0"/>
              <w:rPr>
                <w:i/>
              </w:rPr>
            </w:pPr>
          </w:p>
        </w:tc>
      </w:tr>
    </w:tbl>
    <w:p w14:paraId="21B22C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A2881" w14:paraId="094A9AE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61FD98" w14:textId="77777777" w:rsidR="004C634D" w:rsidRPr="0083353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33533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83353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14:paraId="7BD396D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5F607" w14:textId="77777777" w:rsidR="009428A9" w:rsidRPr="0083353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3353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5C170C" w14:textId="77777777" w:rsidR="009428A9" w:rsidRPr="0083353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833533">
              <w:rPr>
                <w:sz w:val="16"/>
                <w:szCs w:val="16"/>
              </w:rPr>
              <w:t>D</w:t>
            </w:r>
            <w:r w:rsidRPr="0083353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ED2384" w14:textId="77777777" w:rsidR="009428A9" w:rsidRPr="0083353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3353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7857F8" w14:textId="77777777" w:rsidR="009428A9" w:rsidRPr="0083353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33533">
              <w:rPr>
                <w:sz w:val="16"/>
                <w:szCs w:val="16"/>
              </w:rPr>
              <w:t>Remarks</w:t>
            </w:r>
          </w:p>
        </w:tc>
      </w:tr>
      <w:tr w:rsidR="009810E5" w:rsidRPr="006A2881" w14:paraId="082A6CA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9676" w14:textId="77777777"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1D7D" w14:textId="77777777" w:rsidR="009810E5" w:rsidRPr="00833533" w:rsidRDefault="008319D8" w:rsidP="00251D80">
            <w:pPr>
              <w:spacing w:after="0"/>
              <w:rPr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F82F" w14:textId="77777777" w:rsidR="009810E5" w:rsidRPr="00833533" w:rsidRDefault="0081147E" w:rsidP="006146D2">
            <w:pPr>
              <w:spacing w:after="0"/>
              <w:rPr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109F" w14:textId="77777777"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14:paraId="2F5A037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ABD8" w14:textId="77777777"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617F" w14:textId="77777777" w:rsidR="009810E5" w:rsidRPr="00833533" w:rsidRDefault="008319D8" w:rsidP="008319D8">
            <w:pPr>
              <w:spacing w:after="0"/>
              <w:rPr>
                <w:i/>
              </w:rPr>
            </w:pPr>
            <w:r>
              <w:rPr>
                <w:rFonts w:hint="eastAsia"/>
                <w:lang w:eastAsia="zh-CN"/>
              </w:rPr>
              <w:t>Potential e</w:t>
            </w:r>
            <w:r>
              <w:t xml:space="preserve">nhancement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31C9" w14:textId="77777777" w:rsidR="009810E5" w:rsidRPr="00833533" w:rsidRDefault="00787D65" w:rsidP="006146D2">
            <w:pPr>
              <w:spacing w:after="0"/>
              <w:rPr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AE2E" w14:textId="77777777"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14:paraId="1CD098A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9D4F" w14:textId="77777777"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B890" w14:textId="77777777" w:rsidR="009810E5" w:rsidRPr="00833533" w:rsidRDefault="00190674" w:rsidP="00EB26D3">
            <w:pPr>
              <w:spacing w:after="0"/>
              <w:rPr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eDRX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567D" w14:textId="77777777" w:rsidR="009810E5" w:rsidRPr="00833533" w:rsidRDefault="00787D65" w:rsidP="006146D2">
            <w:pPr>
              <w:spacing w:after="0"/>
              <w:rPr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BBA6" w14:textId="77777777"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14:paraId="6B0438D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5E92" w14:textId="77777777"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ABFB" w14:textId="77777777" w:rsidR="009810E5" w:rsidRPr="00833533" w:rsidRDefault="00EB26D3" w:rsidP="00EB26D3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84B7" w14:textId="77777777" w:rsidR="009810E5" w:rsidRPr="00833533" w:rsidRDefault="009837EC" w:rsidP="006146D2">
            <w:pPr>
              <w:spacing w:after="0"/>
              <w:rPr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33BB" w14:textId="77777777"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787D65" w:rsidRPr="006A2881" w14:paraId="72EA9CF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7AE1" w14:textId="77777777" w:rsidR="00787D65" w:rsidRPr="002F5188" w:rsidRDefault="00787D6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DD70" w14:textId="77777777" w:rsidR="00787D65" w:rsidRPr="00833533" w:rsidRDefault="00063F64" w:rsidP="00251D80">
            <w:pPr>
              <w:spacing w:after="0"/>
              <w:rPr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SM </w:t>
            </w:r>
            <w:r w:rsidR="00640FDA">
              <w:rPr>
                <w:rFonts w:hint="eastAsia"/>
                <w:lang w:eastAsia="zh-CN"/>
              </w:rPr>
              <w:t>p</w:t>
            </w:r>
            <w:r w:rsidR="00640FDA">
              <w:t xml:space="preserve">olicy </w:t>
            </w:r>
            <w:r w:rsidR="00640FDA">
              <w:rPr>
                <w:rFonts w:hint="eastAsia"/>
                <w:lang w:eastAsia="zh-CN"/>
              </w:rPr>
              <w:t>c</w:t>
            </w:r>
            <w:r w:rsidR="00640FDA">
              <w:t xml:space="preserve">ontrol </w:t>
            </w:r>
            <w:r w:rsidR="00640FDA">
              <w:rPr>
                <w:rFonts w:hint="eastAsia"/>
                <w:lang w:eastAsia="zh-CN"/>
              </w:rPr>
              <w:t>s</w:t>
            </w:r>
            <w:r>
              <w:t>ervice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C10A" w14:textId="77777777" w:rsidR="00787D65" w:rsidRDefault="00787D65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950B" w14:textId="77777777" w:rsidR="00787D65" w:rsidRPr="00B752A3" w:rsidRDefault="00C132B1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CT3</w:t>
            </w:r>
          </w:p>
        </w:tc>
      </w:tr>
      <w:tr w:rsidR="00640FDA" w:rsidRPr="006A2881" w14:paraId="07F70C6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8A24" w14:textId="77777777" w:rsidR="00640FDA" w:rsidRPr="002F5188" w:rsidRDefault="00640FDA" w:rsidP="0041687E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</w:t>
            </w:r>
            <w:r w:rsidRPr="001A54F7">
              <w:rPr>
                <w:rFonts w:ascii="Arial" w:hAnsi="Arial" w:cs="Arial"/>
                <w:iCs/>
                <w:sz w:val="18"/>
                <w:szCs w:val="18"/>
              </w:rPr>
              <w:t>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50BC" w14:textId="77777777" w:rsidR="00640FDA" w:rsidRPr="00100B49" w:rsidRDefault="00640FDA" w:rsidP="0041687E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p</w:t>
            </w:r>
            <w:r>
              <w:t>olicy authorization service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04FA" w14:textId="77777777" w:rsidR="00640FDA" w:rsidRPr="00077AC1" w:rsidRDefault="00640FDA" w:rsidP="0041687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CC00" w14:textId="77777777" w:rsidR="00640FDA" w:rsidRPr="00B752A3" w:rsidRDefault="00640FDA" w:rsidP="0041687E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CT3</w:t>
            </w:r>
          </w:p>
        </w:tc>
      </w:tr>
      <w:tr w:rsidR="00640FDA" w:rsidRPr="006A2881" w14:paraId="68E61BE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43DA" w14:textId="77777777" w:rsidR="00640FDA" w:rsidRPr="002F5188" w:rsidRDefault="00640FDA" w:rsidP="0041687E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</w:t>
            </w:r>
            <w:r>
              <w:rPr>
                <w:rFonts w:ascii="Arial" w:hAnsi="Arial" w:cs="Arial"/>
                <w:iCs/>
                <w:sz w:val="18"/>
                <w:szCs w:val="18"/>
              </w:rPr>
              <w:t>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CEC6" w14:textId="77777777" w:rsidR="00640FDA" w:rsidRPr="00100B49" w:rsidRDefault="00640FDA" w:rsidP="0041687E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p</w:t>
            </w:r>
            <w:r>
              <w:t>olicy control event exposure service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4DD6" w14:textId="77777777" w:rsidR="00640FDA" w:rsidRPr="00077AC1" w:rsidRDefault="00640FDA" w:rsidP="0041687E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BE4C" w14:textId="77777777" w:rsidR="00640FDA" w:rsidRPr="00B752A3" w:rsidRDefault="00640FDA" w:rsidP="0041687E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CT3</w:t>
            </w:r>
          </w:p>
        </w:tc>
      </w:tr>
      <w:tr w:rsidR="00640FDA" w:rsidRPr="006A2881" w14:paraId="3F33222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BFBC" w14:textId="77777777"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7B31" w14:textId="77777777"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proofErr w:type="gramStart"/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>ased</w:t>
            </w:r>
            <w:proofErr w:type="gramEnd"/>
            <w: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F638" w14:textId="77777777"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A002" w14:textId="77777777"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14:paraId="5D17807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F934" w14:textId="77777777"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FADB" w14:textId="77777777" w:rsidR="00640FDA" w:rsidRPr="00833533" w:rsidRDefault="00640FDA" w:rsidP="00CA2427">
            <w:pPr>
              <w:spacing w:after="0"/>
              <w:rPr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A1E3" w14:textId="77777777"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64E4" w14:textId="77777777"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14:paraId="19AF156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C545" w14:textId="77777777"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CDD1" w14:textId="77777777" w:rsidR="00640FDA" w:rsidRPr="00833533" w:rsidRDefault="00640FDA" w:rsidP="00063F64">
            <w:pPr>
              <w:spacing w:after="0"/>
              <w:rPr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BE64" w14:textId="77777777"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D8A5" w14:textId="77777777"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14:paraId="1C689B1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B8C6" w14:textId="77777777"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66EA" w14:textId="77777777" w:rsidR="00640FDA" w:rsidRPr="00833533" w:rsidRDefault="00640FDA" w:rsidP="00251D80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r>
              <w:t xml:space="preserve">Namf_Communication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to </w:t>
            </w:r>
            <w:r>
              <w:t>deliver</w:t>
            </w:r>
            <w:r>
              <w:rPr>
                <w:rFonts w:hint="eastAsia"/>
              </w:rPr>
              <w:t xml:space="preserve"> a </w:t>
            </w:r>
            <w:r>
              <w:t xml:space="preserve">NR RedCap </w:t>
            </w:r>
            <w:r>
              <w:rPr>
                <w:rFonts w:hint="eastAsia"/>
                <w:lang w:eastAsia="zh-CN"/>
              </w:rPr>
              <w:t>i</w:t>
            </w:r>
            <w:r w:rsidRPr="000776AB">
              <w:t>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D089" w14:textId="77777777"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F414" w14:textId="77777777"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</w:tbl>
    <w:p w14:paraId="741212D2" w14:textId="77777777" w:rsidR="00C4305E" w:rsidRDefault="00C4305E" w:rsidP="00C4305E"/>
    <w:p w14:paraId="74690A35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CB98045" w14:textId="77777777"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14:paraId="737AE25B" w14:textId="77777777" w:rsidR="00C03E01" w:rsidRPr="00C03E01" w:rsidRDefault="00C03E01" w:rsidP="00CD3153">
      <w:pPr>
        <w:ind w:right="-99"/>
        <w:rPr>
          <w:i/>
          <w:lang w:eastAsia="zh-CN"/>
        </w:rPr>
      </w:pPr>
    </w:p>
    <w:p w14:paraId="4C4AB0AC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68689AD0" w14:textId="77777777"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14:paraId="1007FFB9" w14:textId="77777777" w:rsidR="00557B2E" w:rsidRPr="00557B2E" w:rsidRDefault="00557B2E" w:rsidP="009870A7">
      <w:pPr>
        <w:spacing w:after="0"/>
        <w:ind w:left="1134" w:right="-96"/>
      </w:pPr>
    </w:p>
    <w:p w14:paraId="1DEA0DBD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71DC19C" w14:textId="77777777" w:rsidR="00F079C2" w:rsidRPr="008722E6" w:rsidRDefault="00F079C2" w:rsidP="008722E6">
      <w:pPr>
        <w:ind w:right="-99"/>
        <w:rPr>
          <w:lang w:eastAsia="zh-CN"/>
        </w:rPr>
      </w:pPr>
      <w:r w:rsidRPr="008722E6">
        <w:rPr>
          <w:rFonts w:hint="eastAsia"/>
          <w:lang w:eastAsia="zh-CN"/>
        </w:rPr>
        <w:t>P</w:t>
      </w:r>
      <w:r w:rsidRPr="008722E6">
        <w:rPr>
          <w:lang w:eastAsia="zh-CN"/>
        </w:rPr>
        <w:t>otentially</w:t>
      </w:r>
      <w:r w:rsidRPr="008722E6">
        <w:rPr>
          <w:rFonts w:hint="eastAsia"/>
          <w:lang w:eastAsia="zh-CN"/>
        </w:rPr>
        <w:t xml:space="preserve"> CT6 for </w:t>
      </w:r>
      <w:r w:rsidRPr="00BC4BAD">
        <w:rPr>
          <w:lang w:eastAsia="zh-CN"/>
        </w:rPr>
        <w:t>UE configuration par</w:t>
      </w:r>
      <w:r>
        <w:rPr>
          <w:lang w:eastAsia="zh-CN"/>
        </w:rPr>
        <w:t>ameters</w:t>
      </w:r>
      <w:r>
        <w:rPr>
          <w:rFonts w:hint="eastAsia"/>
          <w:lang w:eastAsia="zh-CN"/>
        </w:rPr>
        <w:t>.</w:t>
      </w:r>
    </w:p>
    <w:p w14:paraId="0B994F1F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A2881" w14:paraId="41C4A5F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37D1CC0" w14:textId="77777777" w:rsidR="00557B2E" w:rsidRPr="00833533" w:rsidRDefault="00557B2E" w:rsidP="001C5C86">
            <w:pPr>
              <w:pStyle w:val="TAH"/>
            </w:pPr>
            <w:r w:rsidRPr="00833533">
              <w:t>Supporting IM name</w:t>
            </w:r>
          </w:p>
        </w:tc>
      </w:tr>
      <w:tr w:rsidR="00557B2E" w:rsidRPr="006A2881" w14:paraId="5E3C3C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203273" w14:textId="77777777" w:rsidR="00557B2E" w:rsidRPr="00833533" w:rsidRDefault="00F079C2" w:rsidP="001C5C86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14:paraId="66E1F2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E2E7C3" w14:textId="77777777" w:rsidR="0048267C" w:rsidRPr="00833533" w:rsidRDefault="00AB300A" w:rsidP="00AB300A">
            <w:pPr>
              <w:pStyle w:val="TAL"/>
              <w:rPr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14:paraId="3C37CC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A20C5" w14:textId="77777777"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14:paraId="20EA97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B6265" w14:textId="77777777"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HiSilicon</w:t>
            </w:r>
          </w:p>
        </w:tc>
      </w:tr>
      <w:tr w:rsidR="003A0A3D" w:rsidRPr="006A2881" w14:paraId="179297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D16EC0" w14:textId="77777777"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14:paraId="2EB910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D20FE7" w14:textId="77777777"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14:paraId="392A9E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B5E54E" w14:textId="77777777" w:rsidR="003A0A3D" w:rsidRPr="00833533" w:rsidRDefault="003A0A3D" w:rsidP="001C5C86">
            <w:pPr>
              <w:pStyle w:val="TAL"/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14:paraId="17B2A8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031112" w14:textId="77777777" w:rsidR="003A0A3D" w:rsidRPr="00833533" w:rsidRDefault="003A0A3D" w:rsidP="001C5C86">
            <w:pPr>
              <w:pStyle w:val="TAL"/>
            </w:pPr>
            <w:r w:rsidRPr="00447D7B">
              <w:rPr>
                <w:rFonts w:eastAsia="宋体"/>
                <w:lang w:eastAsia="zh-CN"/>
              </w:rPr>
              <w:t>MediaTek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14:paraId="2C80A5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F7CD02" w14:textId="77777777"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</w:p>
        </w:tc>
      </w:tr>
      <w:tr w:rsidR="003A0A3D" w:rsidRPr="006A2881" w14:paraId="031663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5F24DF" w14:textId="77777777"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A0A3D" w:rsidRPr="006A2881" w14:paraId="210E0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0201DC" w14:textId="77777777"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14:paraId="6D6056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876CA9" w14:textId="77777777"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</w:p>
        </w:tc>
      </w:tr>
    </w:tbl>
    <w:p w14:paraId="23D94541" w14:textId="77777777" w:rsidR="00067741" w:rsidRDefault="00067741" w:rsidP="00067741"/>
    <w:p w14:paraId="61429DD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1941F" w14:textId="77777777" w:rsidR="00315192" w:rsidRDefault="00315192">
      <w:r>
        <w:separator/>
      </w:r>
    </w:p>
  </w:endnote>
  <w:endnote w:type="continuationSeparator" w:id="0">
    <w:p w14:paraId="0D1F1666" w14:textId="77777777" w:rsidR="00315192" w:rsidRDefault="00315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1BB0C" w14:textId="77777777" w:rsidR="00315192" w:rsidRDefault="00315192">
      <w:r>
        <w:separator/>
      </w:r>
    </w:p>
  </w:footnote>
  <w:footnote w:type="continuationSeparator" w:id="0">
    <w:p w14:paraId="1208AEE3" w14:textId="77777777" w:rsidR="00315192" w:rsidRDefault="00315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7C06"/>
    <w:rsid w:val="00040015"/>
    <w:rsid w:val="00044DAE"/>
    <w:rsid w:val="000514B1"/>
    <w:rsid w:val="00052BF8"/>
    <w:rsid w:val="00057116"/>
    <w:rsid w:val="00063F64"/>
    <w:rsid w:val="00064CB2"/>
    <w:rsid w:val="00066954"/>
    <w:rsid w:val="00067741"/>
    <w:rsid w:val="000677E7"/>
    <w:rsid w:val="00072A56"/>
    <w:rsid w:val="000776AB"/>
    <w:rsid w:val="00082CCB"/>
    <w:rsid w:val="000845D5"/>
    <w:rsid w:val="000A3125"/>
    <w:rsid w:val="000B0519"/>
    <w:rsid w:val="000B1ABD"/>
    <w:rsid w:val="000B61FD"/>
    <w:rsid w:val="000C0BF7"/>
    <w:rsid w:val="000C15CD"/>
    <w:rsid w:val="000C5FE3"/>
    <w:rsid w:val="000D122A"/>
    <w:rsid w:val="000E55AD"/>
    <w:rsid w:val="000E630D"/>
    <w:rsid w:val="001001BD"/>
    <w:rsid w:val="00100B49"/>
    <w:rsid w:val="00102222"/>
    <w:rsid w:val="00120541"/>
    <w:rsid w:val="001211F3"/>
    <w:rsid w:val="00127B5D"/>
    <w:rsid w:val="0016098A"/>
    <w:rsid w:val="00173998"/>
    <w:rsid w:val="00174617"/>
    <w:rsid w:val="001759A7"/>
    <w:rsid w:val="00177591"/>
    <w:rsid w:val="00183D24"/>
    <w:rsid w:val="00190674"/>
    <w:rsid w:val="001A4192"/>
    <w:rsid w:val="001C5C86"/>
    <w:rsid w:val="001C6820"/>
    <w:rsid w:val="001C718D"/>
    <w:rsid w:val="001E14C4"/>
    <w:rsid w:val="001F7EB4"/>
    <w:rsid w:val="002000C2"/>
    <w:rsid w:val="00205F25"/>
    <w:rsid w:val="00221914"/>
    <w:rsid w:val="00221B1E"/>
    <w:rsid w:val="00225C84"/>
    <w:rsid w:val="00236C8F"/>
    <w:rsid w:val="00236CFA"/>
    <w:rsid w:val="00237ED7"/>
    <w:rsid w:val="00240DCD"/>
    <w:rsid w:val="0024786B"/>
    <w:rsid w:val="00251D80"/>
    <w:rsid w:val="00254FB5"/>
    <w:rsid w:val="002640E5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E6A7D"/>
    <w:rsid w:val="002E7A9E"/>
    <w:rsid w:val="002F3C41"/>
    <w:rsid w:val="002F5188"/>
    <w:rsid w:val="002F6C5C"/>
    <w:rsid w:val="0030045C"/>
    <w:rsid w:val="00301220"/>
    <w:rsid w:val="00315192"/>
    <w:rsid w:val="003205AD"/>
    <w:rsid w:val="00327613"/>
    <w:rsid w:val="0033027D"/>
    <w:rsid w:val="00335FB2"/>
    <w:rsid w:val="00344158"/>
    <w:rsid w:val="00347B74"/>
    <w:rsid w:val="00355CB6"/>
    <w:rsid w:val="00365589"/>
    <w:rsid w:val="00366257"/>
    <w:rsid w:val="0038516D"/>
    <w:rsid w:val="003869D7"/>
    <w:rsid w:val="003A08AA"/>
    <w:rsid w:val="003A0A3D"/>
    <w:rsid w:val="003A1EB0"/>
    <w:rsid w:val="003B07DC"/>
    <w:rsid w:val="003B2478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16AA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2B44"/>
    <w:rsid w:val="00586951"/>
    <w:rsid w:val="00590087"/>
    <w:rsid w:val="005A02B3"/>
    <w:rsid w:val="005A032D"/>
    <w:rsid w:val="005C29F7"/>
    <w:rsid w:val="005C4F58"/>
    <w:rsid w:val="005C5E8D"/>
    <w:rsid w:val="005C78F2"/>
    <w:rsid w:val="005D057C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323BE"/>
    <w:rsid w:val="00640FDA"/>
    <w:rsid w:val="006418C6"/>
    <w:rsid w:val="00641ED8"/>
    <w:rsid w:val="00642ED1"/>
    <w:rsid w:val="00654893"/>
    <w:rsid w:val="006633A4"/>
    <w:rsid w:val="00671BBB"/>
    <w:rsid w:val="00682237"/>
    <w:rsid w:val="006839D8"/>
    <w:rsid w:val="006A0EF8"/>
    <w:rsid w:val="006A2881"/>
    <w:rsid w:val="006A45BA"/>
    <w:rsid w:val="006B4280"/>
    <w:rsid w:val="006B4B1C"/>
    <w:rsid w:val="006C4991"/>
    <w:rsid w:val="006E0F19"/>
    <w:rsid w:val="006E1FDA"/>
    <w:rsid w:val="006E5E87"/>
    <w:rsid w:val="00700DDC"/>
    <w:rsid w:val="00706A1A"/>
    <w:rsid w:val="00707673"/>
    <w:rsid w:val="007162BE"/>
    <w:rsid w:val="00722267"/>
    <w:rsid w:val="00746F46"/>
    <w:rsid w:val="0075252A"/>
    <w:rsid w:val="00754DCC"/>
    <w:rsid w:val="00764B84"/>
    <w:rsid w:val="00765028"/>
    <w:rsid w:val="00767FDE"/>
    <w:rsid w:val="007700BB"/>
    <w:rsid w:val="007756BB"/>
    <w:rsid w:val="0078034D"/>
    <w:rsid w:val="00787D65"/>
    <w:rsid w:val="00790BCC"/>
    <w:rsid w:val="00795CEE"/>
    <w:rsid w:val="00796F94"/>
    <w:rsid w:val="007974F5"/>
    <w:rsid w:val="007A5AA5"/>
    <w:rsid w:val="007A6136"/>
    <w:rsid w:val="007B0F49"/>
    <w:rsid w:val="007B2F82"/>
    <w:rsid w:val="007B314C"/>
    <w:rsid w:val="007C7E14"/>
    <w:rsid w:val="007D03D2"/>
    <w:rsid w:val="007D1AB2"/>
    <w:rsid w:val="007D36CF"/>
    <w:rsid w:val="007F2799"/>
    <w:rsid w:val="007F522E"/>
    <w:rsid w:val="007F7421"/>
    <w:rsid w:val="007F7BCF"/>
    <w:rsid w:val="00801F7F"/>
    <w:rsid w:val="00803895"/>
    <w:rsid w:val="0081147E"/>
    <w:rsid w:val="008119D6"/>
    <w:rsid w:val="00813C1F"/>
    <w:rsid w:val="008319D8"/>
    <w:rsid w:val="00833533"/>
    <w:rsid w:val="00834A60"/>
    <w:rsid w:val="008351DC"/>
    <w:rsid w:val="00844276"/>
    <w:rsid w:val="00863E89"/>
    <w:rsid w:val="008722E6"/>
    <w:rsid w:val="00872B3B"/>
    <w:rsid w:val="0088129D"/>
    <w:rsid w:val="0088222A"/>
    <w:rsid w:val="008835FC"/>
    <w:rsid w:val="008901F6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3D3D"/>
    <w:rsid w:val="00922FCB"/>
    <w:rsid w:val="00935CB0"/>
    <w:rsid w:val="009428A9"/>
    <w:rsid w:val="009437A2"/>
    <w:rsid w:val="00944B28"/>
    <w:rsid w:val="009675B4"/>
    <w:rsid w:val="00967838"/>
    <w:rsid w:val="009810E5"/>
    <w:rsid w:val="00982CD6"/>
    <w:rsid w:val="009837EC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C2977"/>
    <w:rsid w:val="009C2DCC"/>
    <w:rsid w:val="009C3093"/>
    <w:rsid w:val="009C7D27"/>
    <w:rsid w:val="009E5CB7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475F"/>
    <w:rsid w:val="00A97002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44D8"/>
    <w:rsid w:val="00B54CD4"/>
    <w:rsid w:val="00B54E61"/>
    <w:rsid w:val="00B567D1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023"/>
    <w:rsid w:val="00C132B1"/>
    <w:rsid w:val="00C150BC"/>
    <w:rsid w:val="00C23582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910"/>
    <w:rsid w:val="00C67751"/>
    <w:rsid w:val="00C715CA"/>
    <w:rsid w:val="00C7495D"/>
    <w:rsid w:val="00C77CE9"/>
    <w:rsid w:val="00C9404C"/>
    <w:rsid w:val="00CA0968"/>
    <w:rsid w:val="00CA168E"/>
    <w:rsid w:val="00CA2427"/>
    <w:rsid w:val="00CA72D4"/>
    <w:rsid w:val="00CB0647"/>
    <w:rsid w:val="00CB4236"/>
    <w:rsid w:val="00CC1B03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31CC8"/>
    <w:rsid w:val="00D32678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69F3"/>
    <w:rsid w:val="00DC4907"/>
    <w:rsid w:val="00DD017C"/>
    <w:rsid w:val="00DD397A"/>
    <w:rsid w:val="00DD58B7"/>
    <w:rsid w:val="00DD6699"/>
    <w:rsid w:val="00DE50A7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2C57"/>
    <w:rsid w:val="00E55364"/>
    <w:rsid w:val="00E57E7D"/>
    <w:rsid w:val="00E84CD8"/>
    <w:rsid w:val="00E90B85"/>
    <w:rsid w:val="00E91679"/>
    <w:rsid w:val="00E92452"/>
    <w:rsid w:val="00E94CC1"/>
    <w:rsid w:val="00E96431"/>
    <w:rsid w:val="00E96ED7"/>
    <w:rsid w:val="00EA6629"/>
    <w:rsid w:val="00EB26D3"/>
    <w:rsid w:val="00EB6505"/>
    <w:rsid w:val="00EC1868"/>
    <w:rsid w:val="00EC3039"/>
    <w:rsid w:val="00EC5235"/>
    <w:rsid w:val="00ED6B03"/>
    <w:rsid w:val="00ED78F9"/>
    <w:rsid w:val="00ED7A5B"/>
    <w:rsid w:val="00EF4316"/>
    <w:rsid w:val="00F079C2"/>
    <w:rsid w:val="00F07C92"/>
    <w:rsid w:val="00F138AB"/>
    <w:rsid w:val="00F14B43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AC1"/>
    <w:rsid w:val="00F46EAF"/>
    <w:rsid w:val="00F5774F"/>
    <w:rsid w:val="00F62688"/>
    <w:rsid w:val="00F672BA"/>
    <w:rsid w:val="00F76BE5"/>
    <w:rsid w:val="00F83D11"/>
    <w:rsid w:val="00F921F1"/>
    <w:rsid w:val="00FA36C4"/>
    <w:rsid w:val="00FA6182"/>
    <w:rsid w:val="00FB127E"/>
    <w:rsid w:val="00FC0804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BC95E"/>
  <w15:docId w15:val="{A3CDA957-D4D2-4E93-AA31-86A008E17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D50D9"/>
    <w:pPr>
      <w:spacing w:before="180"/>
      <w:ind w:left="2693" w:hanging="2693"/>
    </w:pPr>
    <w:rPr>
      <w:b/>
    </w:rPr>
  </w:style>
  <w:style w:type="paragraph" w:styleId="TOC1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D50D9"/>
    <w:pPr>
      <w:ind w:left="1701" w:hanging="1701"/>
    </w:pPr>
  </w:style>
  <w:style w:type="paragraph" w:styleId="TOC4">
    <w:name w:val="toc 4"/>
    <w:basedOn w:val="TOC3"/>
    <w:semiHidden/>
    <w:rsid w:val="004D50D9"/>
    <w:pPr>
      <w:ind w:left="1418" w:hanging="1418"/>
    </w:pPr>
  </w:style>
  <w:style w:type="paragraph" w:styleId="TOC3">
    <w:name w:val="toc 3"/>
    <w:basedOn w:val="TOC2"/>
    <w:semiHidden/>
    <w:rsid w:val="004D50D9"/>
    <w:pPr>
      <w:ind w:left="1134" w:hanging="1134"/>
    </w:pPr>
  </w:style>
  <w:style w:type="paragraph" w:styleId="TOC2">
    <w:name w:val="toc 2"/>
    <w:basedOn w:val="TOC1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D50D9"/>
    <w:pPr>
      <w:ind w:left="284"/>
    </w:pPr>
  </w:style>
  <w:style w:type="paragraph" w:styleId="10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2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TOC9">
    <w:name w:val="toc 9"/>
    <w:basedOn w:val="TOC8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TOC6">
    <w:name w:val="toc 6"/>
    <w:basedOn w:val="TOC5"/>
    <w:next w:val="a"/>
    <w:semiHidden/>
    <w:rsid w:val="004D50D9"/>
    <w:pPr>
      <w:ind w:left="1985" w:hanging="1985"/>
    </w:pPr>
  </w:style>
  <w:style w:type="paragraph" w:styleId="TOC7">
    <w:name w:val="toc 7"/>
    <w:basedOn w:val="TOC6"/>
    <w:next w:val="a"/>
    <w:semiHidden/>
    <w:rsid w:val="004D50D9"/>
    <w:pPr>
      <w:ind w:left="2268" w:hanging="2268"/>
    </w:pPr>
  </w:style>
  <w:style w:type="paragraph" w:styleId="23">
    <w:name w:val="List Bullet 2"/>
    <w:basedOn w:val="af"/>
    <w:rsid w:val="004D50D9"/>
    <w:pPr>
      <w:ind w:left="851"/>
    </w:pPr>
  </w:style>
  <w:style w:type="paragraph" w:styleId="30">
    <w:name w:val="List Bullet 3"/>
    <w:basedOn w:val="23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4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4D50D9"/>
    <w:pPr>
      <w:ind w:left="1135"/>
    </w:pPr>
  </w:style>
  <w:style w:type="paragraph" w:styleId="40">
    <w:name w:val="List 4"/>
    <w:basedOn w:val="31"/>
    <w:rsid w:val="004D50D9"/>
    <w:pPr>
      <w:ind w:left="1418"/>
    </w:pPr>
  </w:style>
  <w:style w:type="paragraph" w:styleId="50">
    <w:name w:val="List 5"/>
    <w:basedOn w:val="40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1">
    <w:name w:val="List Bullet 4"/>
    <w:basedOn w:val="30"/>
    <w:rsid w:val="004D50D9"/>
    <w:pPr>
      <w:ind w:left="1418"/>
    </w:pPr>
  </w:style>
  <w:style w:type="paragraph" w:styleId="51">
    <w:name w:val="List Bullet 5"/>
    <w:basedOn w:val="41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4"/>
    <w:rsid w:val="004D50D9"/>
  </w:style>
  <w:style w:type="paragraph" w:customStyle="1" w:styleId="B3">
    <w:name w:val="B3"/>
    <w:basedOn w:val="31"/>
    <w:rsid w:val="004D50D9"/>
  </w:style>
  <w:style w:type="paragraph" w:customStyle="1" w:styleId="B4">
    <w:name w:val="B4"/>
    <w:basedOn w:val="40"/>
    <w:rsid w:val="004D50D9"/>
  </w:style>
  <w:style w:type="paragraph" w:customStyle="1" w:styleId="B5">
    <w:name w:val="B5"/>
    <w:basedOn w:val="50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af5"/>
    <w:rsid w:val="005148FB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0960C5-6710-4BC4-96AE-6AFCED71B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4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4674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Song Yue</cp:lastModifiedBy>
  <cp:revision>111</cp:revision>
  <cp:lastPrinted>2000-02-29T10:31:00Z</cp:lastPrinted>
  <dcterms:created xsi:type="dcterms:W3CDTF">2019-09-24T15:18:00Z</dcterms:created>
  <dcterms:modified xsi:type="dcterms:W3CDTF">2021-09-30T05:26:00Z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